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08779C13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BB544C">
        <w:rPr>
          <w:rFonts w:ascii="Arial" w:hAnsi="Arial" w:cs="Arial"/>
          <w:b/>
          <w:bCs/>
          <w:sz w:val="24"/>
          <w:szCs w:val="24"/>
        </w:rPr>
        <w:t>3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BB544C">
        <w:rPr>
          <w:rFonts w:ascii="Arial" w:hAnsi="Arial" w:cs="Arial"/>
          <w:b/>
          <w:bCs/>
          <w:sz w:val="24"/>
          <w:szCs w:val="24"/>
        </w:rPr>
        <w:t>8552</w:t>
      </w:r>
    </w:p>
    <w:p w14:paraId="14CD78CB" w14:textId="5E6E5751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F931C7">
        <w:rPr>
          <w:rFonts w:ascii="Arial" w:hAnsi="Arial" w:cs="Arial"/>
          <w:b/>
          <w:bCs/>
          <w:sz w:val="24"/>
          <w:szCs w:val="24"/>
        </w:rPr>
        <w:t>October 10 – 1</w:t>
      </w:r>
      <w:r w:rsidR="00BB544C">
        <w:rPr>
          <w:rFonts w:ascii="Arial" w:hAnsi="Arial" w:cs="Arial"/>
          <w:b/>
          <w:bCs/>
          <w:sz w:val="24"/>
          <w:szCs w:val="24"/>
        </w:rPr>
        <w:t>7</w:t>
      </w:r>
      <w:r w:rsidR="00F931C7">
        <w:rPr>
          <w:rFonts w:ascii="Arial" w:hAnsi="Arial" w:cs="Arial"/>
          <w:b/>
          <w:bCs/>
          <w:sz w:val="24"/>
          <w:szCs w:val="24"/>
        </w:rPr>
        <w:t>,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1CF2FFA3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</w:t>
      </w:r>
      <w:r w:rsidR="006C3F28">
        <w:rPr>
          <w:rFonts w:ascii="Arial" w:hAnsi="Arial" w:cs="Arial"/>
          <w:b/>
        </w:rPr>
        <w:t>9</w:t>
      </w:r>
      <w:r w:rsidR="00203281">
        <w:rPr>
          <w:rFonts w:ascii="Arial" w:hAnsi="Arial" w:cs="Arial"/>
          <w:b/>
        </w:rPr>
        <w:t xml:space="preserve"> </w:t>
      </w:r>
      <w:r w:rsidR="00800765">
        <w:rPr>
          <w:rFonts w:ascii="Arial" w:hAnsi="Arial" w:cs="Arial"/>
          <w:b/>
        </w:rPr>
        <w:t>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0FC24F62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800765">
        <w:rPr>
          <w:rFonts w:ascii="Arial" w:hAnsi="Arial" w:cs="Arial"/>
          <w:i/>
        </w:rPr>
        <w:t>a conclusion for KI#</w:t>
      </w:r>
      <w:r w:rsidR="005E4971">
        <w:rPr>
          <w:rFonts w:ascii="Arial" w:hAnsi="Arial" w:cs="Arial"/>
          <w:i/>
        </w:rPr>
        <w:t>9</w:t>
      </w:r>
      <w:r w:rsidR="00800765">
        <w:rPr>
          <w:rFonts w:ascii="Arial" w:hAnsi="Arial" w:cs="Arial"/>
          <w:i/>
        </w:rPr>
        <w:t xml:space="preserve"> in TR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AC58B7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145D7D39" w14:textId="7DAE216F" w:rsidR="00A06246" w:rsidRDefault="008D28DB" w:rsidP="00B77AF1">
      <w:r>
        <w:rPr>
          <w:lang w:val="en-US"/>
        </w:rPr>
        <w:t>For KI#9, f</w:t>
      </w:r>
      <w:r w:rsidR="00DA751D">
        <w:rPr>
          <w:lang w:val="en-US"/>
        </w:rPr>
        <w:t>ive solutions (#</w:t>
      </w:r>
      <w:r w:rsidR="00DA751D">
        <w:t>34, 35, 61, 74, 75) were proposed in TR 23.700-60</w:t>
      </w:r>
      <w:r w:rsidR="00F33B86">
        <w:t>.</w:t>
      </w:r>
      <w:r w:rsidR="00DA751D">
        <w:t xml:space="preserve"> </w:t>
      </w:r>
    </w:p>
    <w:p w14:paraId="435257A8" w14:textId="5FD29EF7" w:rsidR="00906FCB" w:rsidRPr="00F84462" w:rsidRDefault="00325B0B" w:rsidP="00B77AF1">
      <w:pPr>
        <w:rPr>
          <w:lang w:val="en-US"/>
        </w:rPr>
      </w:pPr>
      <w:r>
        <w:rPr>
          <w:lang w:val="en-US"/>
        </w:rPr>
        <w:t>P</w:t>
      </w:r>
      <w:r w:rsidR="00906FCB">
        <w:rPr>
          <w:lang w:val="en-US"/>
        </w:rPr>
        <w:t xml:space="preserve">ower saving </w:t>
      </w:r>
      <w:r w:rsidR="004C479B">
        <w:rPr>
          <w:lang w:val="en-US"/>
        </w:rPr>
        <w:t>issues are a</w:t>
      </w:r>
      <w:r w:rsidR="004C479B" w:rsidRPr="004C479B">
        <w:rPr>
          <w:lang w:val="en-US"/>
        </w:rPr>
        <w:t>dequately</w:t>
      </w:r>
      <w:r w:rsidR="004C479B">
        <w:rPr>
          <w:lang w:val="en-US"/>
        </w:rPr>
        <w:t xml:space="preserve"> </w:t>
      </w:r>
      <w:r w:rsidR="00906FCB">
        <w:rPr>
          <w:lang w:val="en-US"/>
        </w:rPr>
        <w:t>discuss</w:t>
      </w:r>
      <w:r w:rsidR="004C479B">
        <w:rPr>
          <w:lang w:val="en-US"/>
        </w:rPr>
        <w:t xml:space="preserve">ed within the </w:t>
      </w:r>
      <w:r w:rsidR="002366EB">
        <w:rPr>
          <w:lang w:val="en-US"/>
        </w:rPr>
        <w:t xml:space="preserve">scope of </w:t>
      </w:r>
      <w:r w:rsidR="00906FCB">
        <w:rPr>
          <w:lang w:val="en-US"/>
        </w:rPr>
        <w:t>KI#8</w:t>
      </w:r>
      <w:r w:rsidR="004C479B">
        <w:rPr>
          <w:lang w:val="en-US"/>
        </w:rPr>
        <w:t xml:space="preserve">. The </w:t>
      </w:r>
      <w:r w:rsidR="00906FCB" w:rsidRPr="00906FCB">
        <w:rPr>
          <w:lang w:val="en-US"/>
        </w:rPr>
        <w:t>KI#8 conclusion covers the necessary assistance parameters to be sent to NG-RAN for power savings</w:t>
      </w:r>
      <w:r w:rsidR="00906FCB">
        <w:rPr>
          <w:lang w:val="en-US"/>
        </w:rPr>
        <w:t xml:space="preserve">. </w:t>
      </w:r>
      <w:r w:rsidR="004C479B">
        <w:rPr>
          <w:lang w:val="en-US"/>
        </w:rPr>
        <w:t>Therefore, a</w:t>
      </w:r>
      <w:r w:rsidR="00687943">
        <w:rPr>
          <w:lang w:val="en-US"/>
        </w:rPr>
        <w:t xml:space="preserve">dditional normative work </w:t>
      </w:r>
      <w:r w:rsidR="00906FCB">
        <w:rPr>
          <w:lang w:val="en-US"/>
        </w:rPr>
        <w:t xml:space="preserve">for KI#9 </w:t>
      </w:r>
      <w:r w:rsidR="00687943">
        <w:rPr>
          <w:lang w:val="en-US"/>
        </w:rPr>
        <w:t xml:space="preserve">is not </w:t>
      </w:r>
      <w:r w:rsidR="002F79CA">
        <w:rPr>
          <w:lang w:val="en-US"/>
        </w:rPr>
        <w:t>needed</w:t>
      </w:r>
      <w:r w:rsidR="00687943">
        <w:rPr>
          <w:lang w:val="en-US"/>
        </w:rPr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46083F02" w14:textId="36E7C9DF" w:rsidR="00EC5C31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2316C05" w14:textId="77777777" w:rsidR="00D11DAE" w:rsidRDefault="00EC5C31" w:rsidP="00D11DAE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</w:t>
      </w:r>
      <w:bookmarkStart w:id="1" w:name="_Toc97526931"/>
      <w:bookmarkStart w:id="2" w:name="_Toc101526315"/>
      <w:bookmarkStart w:id="3" w:name="_Toc104883169"/>
      <w:bookmarkStart w:id="4" w:name="_Toc113274028"/>
      <w:r w:rsidR="00D11DAE" w:rsidRPr="00EC5C31">
        <w:rPr>
          <w:color w:val="FF0000"/>
          <w:sz w:val="40"/>
        </w:rPr>
        <w:t>**</w:t>
      </w:r>
    </w:p>
    <w:p w14:paraId="5C25BF4E" w14:textId="7D09DA73" w:rsidR="00D11DAE" w:rsidRDefault="00D11DAE" w:rsidP="00D11DAE">
      <w:pPr>
        <w:pStyle w:val="Heading1"/>
        <w:rPr>
          <w:color w:val="FF0000"/>
          <w:sz w:val="40"/>
        </w:rPr>
      </w:pPr>
    </w:p>
    <w:p w14:paraId="13B889E2" w14:textId="19B5525F" w:rsidR="00D11DAE" w:rsidRPr="00BC49C2" w:rsidRDefault="00D11DAE" w:rsidP="00D11DAE">
      <w:pPr>
        <w:pStyle w:val="Heading1"/>
      </w:pPr>
      <w:r w:rsidRPr="00BC49C2">
        <w:t>8</w:t>
      </w:r>
      <w:r w:rsidRPr="00BC49C2">
        <w:tab/>
        <w:t>Conclusions</w:t>
      </w:r>
      <w:bookmarkEnd w:id="1"/>
      <w:bookmarkEnd w:id="2"/>
      <w:bookmarkEnd w:id="3"/>
      <w:bookmarkEnd w:id="4"/>
    </w:p>
    <w:p w14:paraId="2483E5CF" w14:textId="4CCE0852" w:rsidR="00D11DAE" w:rsidRPr="00B01001" w:rsidRDefault="00D11DAE" w:rsidP="00D11DAE">
      <w:pPr>
        <w:pStyle w:val="Heading2"/>
      </w:pPr>
      <w:bookmarkStart w:id="5" w:name="_Toc113274029"/>
      <w:r w:rsidRPr="00B01001">
        <w:t>8.</w:t>
      </w:r>
      <w:r>
        <w:rPr>
          <w:rFonts w:eastAsia="DengXian"/>
          <w:lang w:eastAsia="zh-CN"/>
        </w:rPr>
        <w:t>x</w:t>
      </w:r>
      <w:r>
        <w:rPr>
          <w:rFonts w:eastAsia="DengXian" w:hint="eastAsia"/>
          <w:lang w:eastAsia="zh-CN"/>
        </w:rPr>
        <w:tab/>
      </w:r>
      <w:r w:rsidRPr="00B01001">
        <w:t>Conclusions for</w:t>
      </w:r>
      <w:r w:rsidRPr="00B01001">
        <w:rPr>
          <w:rFonts w:hint="eastAsia"/>
        </w:rPr>
        <w:t xml:space="preserve"> K</w:t>
      </w:r>
      <w:r>
        <w:t xml:space="preserve">I </w:t>
      </w:r>
      <w:r w:rsidRPr="00B01001">
        <w:t>#</w:t>
      </w:r>
      <w:r w:rsidR="00102382">
        <w:t>9</w:t>
      </w:r>
      <w:r>
        <w:t xml:space="preserve">: </w:t>
      </w:r>
      <w:bookmarkEnd w:id="5"/>
      <w:r w:rsidR="00D10DC3" w:rsidRPr="00BC49C2">
        <w:t>Trade-off of QoE and Power Saving Requirements</w:t>
      </w:r>
    </w:p>
    <w:p w14:paraId="483BCF42" w14:textId="40C9B459" w:rsidR="001D1A4D" w:rsidRDefault="001D1A4D" w:rsidP="00BD0AB7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Refer to clause 8.y about conclusions for KI#8 for </w:t>
      </w:r>
      <w:r w:rsidRPr="00906FCB">
        <w:rPr>
          <w:lang w:val="en-US"/>
        </w:rPr>
        <w:t>assistance parameters to be sent to NG-RAN for power savings</w:t>
      </w:r>
    </w:p>
    <w:p w14:paraId="019FE78F" w14:textId="432ADECB" w:rsidR="007019B8" w:rsidRDefault="007019B8" w:rsidP="00BD0AB7">
      <w:pPr>
        <w:pStyle w:val="B1"/>
        <w:rPr>
          <w:rFonts w:eastAsia="Times New Roma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N</w:t>
      </w:r>
      <w:r>
        <w:rPr>
          <w:rFonts w:eastAsia="Times New Roman"/>
        </w:rPr>
        <w:t xml:space="preserve">o </w:t>
      </w:r>
      <w:r w:rsidR="006F39E2">
        <w:rPr>
          <w:rFonts w:eastAsia="Times New Roman"/>
        </w:rPr>
        <w:t xml:space="preserve">need of </w:t>
      </w:r>
      <w:r>
        <w:rPr>
          <w:rFonts w:eastAsia="Times New Roman"/>
        </w:rPr>
        <w:t>additional normative work</w:t>
      </w:r>
    </w:p>
    <w:p w14:paraId="7B8BE211" w14:textId="731C6E52" w:rsidR="00020348" w:rsidRPr="00BC49C2" w:rsidRDefault="00020348" w:rsidP="00AB6CD0">
      <w:pPr>
        <w:pStyle w:val="EditorsNote"/>
        <w:rPr>
          <w:rFonts w:eastAsia="DengXian"/>
          <w:lang w:eastAsia="zh-CN"/>
        </w:rPr>
      </w:pPr>
    </w:p>
    <w:p w14:paraId="788C5A32" w14:textId="0A220235" w:rsidR="00D474B2" w:rsidRPr="00950286" w:rsidRDefault="00B379CF" w:rsidP="00D474B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5B4C04"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 w:rsidR="005B4C04">
        <w:rPr>
          <w:color w:val="FF0000"/>
          <w:sz w:val="40"/>
        </w:rPr>
        <w:t>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  <w:bookmarkEnd w:id="0"/>
    </w:p>
    <w:p w14:paraId="341C0AC6" w14:textId="21A7A287" w:rsidR="00F835CE" w:rsidRPr="00950286" w:rsidRDefault="00F835CE" w:rsidP="00BE7060">
      <w:pPr>
        <w:rPr>
          <w:color w:val="FF0000"/>
          <w:sz w:val="40"/>
        </w:rPr>
      </w:pPr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5EB2" w14:textId="77777777" w:rsidR="0013676E" w:rsidRDefault="0013676E">
      <w:r>
        <w:separator/>
      </w:r>
    </w:p>
    <w:p w14:paraId="0839D57E" w14:textId="77777777" w:rsidR="0013676E" w:rsidRDefault="0013676E"/>
  </w:endnote>
  <w:endnote w:type="continuationSeparator" w:id="0">
    <w:p w14:paraId="39313D18" w14:textId="77777777" w:rsidR="0013676E" w:rsidRDefault="0013676E">
      <w:r>
        <w:continuationSeparator/>
      </w:r>
    </w:p>
    <w:p w14:paraId="310194D1" w14:textId="77777777" w:rsidR="0013676E" w:rsidRDefault="0013676E"/>
  </w:endnote>
  <w:endnote w:type="continuationNotice" w:id="1">
    <w:p w14:paraId="15E008FF" w14:textId="77777777" w:rsidR="0013676E" w:rsidRDefault="001367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3C3DB" w14:textId="77777777" w:rsidR="0013676E" w:rsidRDefault="0013676E">
      <w:r>
        <w:separator/>
      </w:r>
    </w:p>
    <w:p w14:paraId="5FBD8565" w14:textId="77777777" w:rsidR="0013676E" w:rsidRDefault="0013676E"/>
  </w:footnote>
  <w:footnote w:type="continuationSeparator" w:id="0">
    <w:p w14:paraId="6DFFC895" w14:textId="77777777" w:rsidR="0013676E" w:rsidRDefault="0013676E">
      <w:r>
        <w:continuationSeparator/>
      </w:r>
    </w:p>
    <w:p w14:paraId="08BEFFB5" w14:textId="77777777" w:rsidR="0013676E" w:rsidRDefault="0013676E"/>
  </w:footnote>
  <w:footnote w:type="continuationNotice" w:id="1">
    <w:p w14:paraId="02DF09B2" w14:textId="77777777" w:rsidR="0013676E" w:rsidRDefault="001367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B54CC"/>
    <w:multiLevelType w:val="hybridMultilevel"/>
    <w:tmpl w:val="EE26B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75D6"/>
    <w:multiLevelType w:val="hybridMultilevel"/>
    <w:tmpl w:val="A3E07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C95B64"/>
    <w:multiLevelType w:val="hybridMultilevel"/>
    <w:tmpl w:val="A6D25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24824"/>
    <w:multiLevelType w:val="hybridMultilevel"/>
    <w:tmpl w:val="19F63A1A"/>
    <w:lvl w:ilvl="0" w:tplc="98DA683A">
      <w:start w:val="1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A119C4"/>
    <w:multiLevelType w:val="hybridMultilevel"/>
    <w:tmpl w:val="1D942D2E"/>
    <w:lvl w:ilvl="0" w:tplc="F09C37DA">
      <w:start w:val="2"/>
      <w:numFmt w:val="bullet"/>
      <w:lvlText w:val="-"/>
      <w:lvlJc w:val="left"/>
      <w:pPr>
        <w:ind w:left="166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" w15:restartNumberingAfterBreak="0">
    <w:nsid w:val="42020980"/>
    <w:multiLevelType w:val="hybridMultilevel"/>
    <w:tmpl w:val="4B9A9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C0534"/>
    <w:multiLevelType w:val="hybridMultilevel"/>
    <w:tmpl w:val="8E2EE152"/>
    <w:lvl w:ilvl="0" w:tplc="414C5B42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7AF733E"/>
    <w:multiLevelType w:val="hybridMultilevel"/>
    <w:tmpl w:val="32B49222"/>
    <w:lvl w:ilvl="0" w:tplc="C7E2B924">
      <w:start w:val="1"/>
      <w:numFmt w:val="lowerLetter"/>
      <w:lvlText w:val="%1.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0" w:hanging="360"/>
      </w:pPr>
    </w:lvl>
    <w:lvl w:ilvl="2" w:tplc="0409001B" w:tentative="1">
      <w:start w:val="1"/>
      <w:numFmt w:val="lowerRoman"/>
      <w:lvlText w:val="%3."/>
      <w:lvlJc w:val="right"/>
      <w:pPr>
        <w:ind w:left="3100" w:hanging="180"/>
      </w:pPr>
    </w:lvl>
    <w:lvl w:ilvl="3" w:tplc="0409000F" w:tentative="1">
      <w:start w:val="1"/>
      <w:numFmt w:val="decimal"/>
      <w:lvlText w:val="%4."/>
      <w:lvlJc w:val="left"/>
      <w:pPr>
        <w:ind w:left="3820" w:hanging="360"/>
      </w:pPr>
    </w:lvl>
    <w:lvl w:ilvl="4" w:tplc="04090019" w:tentative="1">
      <w:start w:val="1"/>
      <w:numFmt w:val="lowerLetter"/>
      <w:lvlText w:val="%5."/>
      <w:lvlJc w:val="left"/>
      <w:pPr>
        <w:ind w:left="4540" w:hanging="360"/>
      </w:pPr>
    </w:lvl>
    <w:lvl w:ilvl="5" w:tplc="0409001B" w:tentative="1">
      <w:start w:val="1"/>
      <w:numFmt w:val="lowerRoman"/>
      <w:lvlText w:val="%6."/>
      <w:lvlJc w:val="right"/>
      <w:pPr>
        <w:ind w:left="5260" w:hanging="180"/>
      </w:pPr>
    </w:lvl>
    <w:lvl w:ilvl="6" w:tplc="0409000F" w:tentative="1">
      <w:start w:val="1"/>
      <w:numFmt w:val="decimal"/>
      <w:lvlText w:val="%7."/>
      <w:lvlJc w:val="left"/>
      <w:pPr>
        <w:ind w:left="5980" w:hanging="360"/>
      </w:pPr>
    </w:lvl>
    <w:lvl w:ilvl="7" w:tplc="04090019" w:tentative="1">
      <w:start w:val="1"/>
      <w:numFmt w:val="lowerLetter"/>
      <w:lvlText w:val="%8."/>
      <w:lvlJc w:val="left"/>
      <w:pPr>
        <w:ind w:left="6700" w:hanging="360"/>
      </w:pPr>
    </w:lvl>
    <w:lvl w:ilvl="8" w:tplc="0409001B" w:tentative="1">
      <w:start w:val="1"/>
      <w:numFmt w:val="lowerRoman"/>
      <w:lvlText w:val="%9."/>
      <w:lvlJc w:val="right"/>
      <w:pPr>
        <w:ind w:left="7420" w:hanging="180"/>
      </w:pPr>
    </w:lvl>
  </w:abstractNum>
  <w:abstractNum w:abstractNumId="8" w15:restartNumberingAfterBreak="0">
    <w:nsid w:val="75E7037F"/>
    <w:multiLevelType w:val="hybridMultilevel"/>
    <w:tmpl w:val="6128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C2073"/>
    <w:multiLevelType w:val="hybridMultilevel"/>
    <w:tmpl w:val="4714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3AC2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48A3"/>
    <w:rsid w:val="00015423"/>
    <w:rsid w:val="000158C6"/>
    <w:rsid w:val="0001664C"/>
    <w:rsid w:val="00016B0B"/>
    <w:rsid w:val="0001743F"/>
    <w:rsid w:val="00017D3E"/>
    <w:rsid w:val="00020348"/>
    <w:rsid w:val="00020903"/>
    <w:rsid w:val="0002159A"/>
    <w:rsid w:val="00021C45"/>
    <w:rsid w:val="000222B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135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18DE"/>
    <w:rsid w:val="0006256D"/>
    <w:rsid w:val="000630D9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5C71"/>
    <w:rsid w:val="00075CF5"/>
    <w:rsid w:val="00077CA5"/>
    <w:rsid w:val="00077D47"/>
    <w:rsid w:val="0008182C"/>
    <w:rsid w:val="0008186E"/>
    <w:rsid w:val="00083A5F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18A6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382"/>
    <w:rsid w:val="00102B0B"/>
    <w:rsid w:val="00103370"/>
    <w:rsid w:val="0010441B"/>
    <w:rsid w:val="00104E34"/>
    <w:rsid w:val="001054DA"/>
    <w:rsid w:val="00105AC8"/>
    <w:rsid w:val="001066C1"/>
    <w:rsid w:val="0010687E"/>
    <w:rsid w:val="001073EF"/>
    <w:rsid w:val="001075B5"/>
    <w:rsid w:val="00107ACD"/>
    <w:rsid w:val="0011078F"/>
    <w:rsid w:val="0011141F"/>
    <w:rsid w:val="00111AB5"/>
    <w:rsid w:val="0011425A"/>
    <w:rsid w:val="001147AF"/>
    <w:rsid w:val="001159DF"/>
    <w:rsid w:val="0011780B"/>
    <w:rsid w:val="00117F97"/>
    <w:rsid w:val="00120020"/>
    <w:rsid w:val="001206AC"/>
    <w:rsid w:val="00120E42"/>
    <w:rsid w:val="001210E0"/>
    <w:rsid w:val="00121215"/>
    <w:rsid w:val="001215A8"/>
    <w:rsid w:val="00121C2A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27F9E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76E"/>
    <w:rsid w:val="00137DA6"/>
    <w:rsid w:val="00140A1C"/>
    <w:rsid w:val="001425C4"/>
    <w:rsid w:val="00145069"/>
    <w:rsid w:val="001468A5"/>
    <w:rsid w:val="00151A7C"/>
    <w:rsid w:val="00152298"/>
    <w:rsid w:val="00153222"/>
    <w:rsid w:val="001536D1"/>
    <w:rsid w:val="00153728"/>
    <w:rsid w:val="00153BE1"/>
    <w:rsid w:val="00154054"/>
    <w:rsid w:val="00154587"/>
    <w:rsid w:val="001549ED"/>
    <w:rsid w:val="001551CB"/>
    <w:rsid w:val="00155277"/>
    <w:rsid w:val="00155D0C"/>
    <w:rsid w:val="00155E79"/>
    <w:rsid w:val="00156F9B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4C9"/>
    <w:rsid w:val="00196D6C"/>
    <w:rsid w:val="001A1A12"/>
    <w:rsid w:val="001A24BC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1A4D"/>
    <w:rsid w:val="001D39F9"/>
    <w:rsid w:val="001D4D38"/>
    <w:rsid w:val="001D4FCC"/>
    <w:rsid w:val="001D5934"/>
    <w:rsid w:val="001E1D20"/>
    <w:rsid w:val="001E34AD"/>
    <w:rsid w:val="001E37F3"/>
    <w:rsid w:val="001E678B"/>
    <w:rsid w:val="001F0142"/>
    <w:rsid w:val="001F1013"/>
    <w:rsid w:val="001F11DD"/>
    <w:rsid w:val="001F21B2"/>
    <w:rsid w:val="001F2821"/>
    <w:rsid w:val="001F2B00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EBC"/>
    <w:rsid w:val="0020428C"/>
    <w:rsid w:val="00204D48"/>
    <w:rsid w:val="0020552A"/>
    <w:rsid w:val="0020563B"/>
    <w:rsid w:val="00205D6E"/>
    <w:rsid w:val="00206BE3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4BEA"/>
    <w:rsid w:val="00235101"/>
    <w:rsid w:val="002366EB"/>
    <w:rsid w:val="00236A92"/>
    <w:rsid w:val="002375BF"/>
    <w:rsid w:val="00240092"/>
    <w:rsid w:val="002400BC"/>
    <w:rsid w:val="00241CB6"/>
    <w:rsid w:val="002421CE"/>
    <w:rsid w:val="0024297A"/>
    <w:rsid w:val="00243334"/>
    <w:rsid w:val="0024493B"/>
    <w:rsid w:val="00244D45"/>
    <w:rsid w:val="002450DE"/>
    <w:rsid w:val="002467DA"/>
    <w:rsid w:val="00246A03"/>
    <w:rsid w:val="00247B02"/>
    <w:rsid w:val="0025012E"/>
    <w:rsid w:val="0025034A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20FC"/>
    <w:rsid w:val="0028318F"/>
    <w:rsid w:val="002832CD"/>
    <w:rsid w:val="00283BD7"/>
    <w:rsid w:val="002846C8"/>
    <w:rsid w:val="0028744B"/>
    <w:rsid w:val="00287EF5"/>
    <w:rsid w:val="00292913"/>
    <w:rsid w:val="002930AF"/>
    <w:rsid w:val="0029449A"/>
    <w:rsid w:val="00294E66"/>
    <w:rsid w:val="00294EA3"/>
    <w:rsid w:val="00295294"/>
    <w:rsid w:val="002952A9"/>
    <w:rsid w:val="0029637D"/>
    <w:rsid w:val="00297560"/>
    <w:rsid w:val="00297C0A"/>
    <w:rsid w:val="002A0AF6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47E5"/>
    <w:rsid w:val="002E589A"/>
    <w:rsid w:val="002E7110"/>
    <w:rsid w:val="002E7C6F"/>
    <w:rsid w:val="002F0599"/>
    <w:rsid w:val="002F290F"/>
    <w:rsid w:val="002F2D0B"/>
    <w:rsid w:val="002F36C7"/>
    <w:rsid w:val="002F67F6"/>
    <w:rsid w:val="002F74C9"/>
    <w:rsid w:val="002F79CA"/>
    <w:rsid w:val="003001C4"/>
    <w:rsid w:val="0030095E"/>
    <w:rsid w:val="003010DD"/>
    <w:rsid w:val="00303E9C"/>
    <w:rsid w:val="003041F1"/>
    <w:rsid w:val="00304371"/>
    <w:rsid w:val="00304918"/>
    <w:rsid w:val="00304BB1"/>
    <w:rsid w:val="00304CAA"/>
    <w:rsid w:val="00305D46"/>
    <w:rsid w:val="00306B82"/>
    <w:rsid w:val="00306C9D"/>
    <w:rsid w:val="00310024"/>
    <w:rsid w:val="003100BC"/>
    <w:rsid w:val="00310F4A"/>
    <w:rsid w:val="003121A7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5B0B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1FC3"/>
    <w:rsid w:val="0034234D"/>
    <w:rsid w:val="00343270"/>
    <w:rsid w:val="00343BB3"/>
    <w:rsid w:val="0034430F"/>
    <w:rsid w:val="003521FA"/>
    <w:rsid w:val="00352589"/>
    <w:rsid w:val="0035272A"/>
    <w:rsid w:val="00353234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5383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A1B"/>
    <w:rsid w:val="003A2BE4"/>
    <w:rsid w:val="003A464B"/>
    <w:rsid w:val="003A4B07"/>
    <w:rsid w:val="003A767A"/>
    <w:rsid w:val="003B11F7"/>
    <w:rsid w:val="003B12A9"/>
    <w:rsid w:val="003B1795"/>
    <w:rsid w:val="003B280F"/>
    <w:rsid w:val="003B28D1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607"/>
    <w:rsid w:val="003D5E04"/>
    <w:rsid w:val="003D74EC"/>
    <w:rsid w:val="003E0392"/>
    <w:rsid w:val="003E0D87"/>
    <w:rsid w:val="003E1624"/>
    <w:rsid w:val="003E212D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34CD"/>
    <w:rsid w:val="003F38E3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2E3D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1029E"/>
    <w:rsid w:val="00410477"/>
    <w:rsid w:val="004117DF"/>
    <w:rsid w:val="00411D7F"/>
    <w:rsid w:val="00413C8D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1352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5AC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851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190"/>
    <w:rsid w:val="00474B2E"/>
    <w:rsid w:val="00474E30"/>
    <w:rsid w:val="0047619B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0D3A"/>
    <w:rsid w:val="004A1991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B69C8"/>
    <w:rsid w:val="004C07A6"/>
    <w:rsid w:val="004C0916"/>
    <w:rsid w:val="004C0AF9"/>
    <w:rsid w:val="004C26CB"/>
    <w:rsid w:val="004C3042"/>
    <w:rsid w:val="004C34C8"/>
    <w:rsid w:val="004C3845"/>
    <w:rsid w:val="004C39F3"/>
    <w:rsid w:val="004C479B"/>
    <w:rsid w:val="004C5225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D77"/>
    <w:rsid w:val="004E1E63"/>
    <w:rsid w:val="004E2574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E7FA8"/>
    <w:rsid w:val="004F05B0"/>
    <w:rsid w:val="004F19CE"/>
    <w:rsid w:val="004F3EA3"/>
    <w:rsid w:val="004F416A"/>
    <w:rsid w:val="004F4D1D"/>
    <w:rsid w:val="004F4F57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250"/>
    <w:rsid w:val="00516CC7"/>
    <w:rsid w:val="0051736B"/>
    <w:rsid w:val="00520866"/>
    <w:rsid w:val="00521C00"/>
    <w:rsid w:val="005229D9"/>
    <w:rsid w:val="00522CB5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422A2"/>
    <w:rsid w:val="005426B9"/>
    <w:rsid w:val="00542B38"/>
    <w:rsid w:val="00542BFA"/>
    <w:rsid w:val="005437F4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5DAA"/>
    <w:rsid w:val="0059614A"/>
    <w:rsid w:val="00596985"/>
    <w:rsid w:val="00596CD6"/>
    <w:rsid w:val="00597BB4"/>
    <w:rsid w:val="005A0238"/>
    <w:rsid w:val="005A0CC7"/>
    <w:rsid w:val="005A1617"/>
    <w:rsid w:val="005A20D3"/>
    <w:rsid w:val="005A23EF"/>
    <w:rsid w:val="005A2B41"/>
    <w:rsid w:val="005A2CD5"/>
    <w:rsid w:val="005A3873"/>
    <w:rsid w:val="005A4062"/>
    <w:rsid w:val="005A42FB"/>
    <w:rsid w:val="005A5398"/>
    <w:rsid w:val="005A5734"/>
    <w:rsid w:val="005A612C"/>
    <w:rsid w:val="005A6346"/>
    <w:rsid w:val="005A6A37"/>
    <w:rsid w:val="005B34AA"/>
    <w:rsid w:val="005B3897"/>
    <w:rsid w:val="005B3C3B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C7FB3"/>
    <w:rsid w:val="005D150D"/>
    <w:rsid w:val="005D3482"/>
    <w:rsid w:val="005D3BE1"/>
    <w:rsid w:val="005D5212"/>
    <w:rsid w:val="005D5C80"/>
    <w:rsid w:val="005D7AE6"/>
    <w:rsid w:val="005D7B66"/>
    <w:rsid w:val="005E189F"/>
    <w:rsid w:val="005E1BE4"/>
    <w:rsid w:val="005E1DA2"/>
    <w:rsid w:val="005E3168"/>
    <w:rsid w:val="005E329F"/>
    <w:rsid w:val="005E4063"/>
    <w:rsid w:val="005E4310"/>
    <w:rsid w:val="005E44C2"/>
    <w:rsid w:val="005E4971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3A8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18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759"/>
    <w:rsid w:val="00674E7F"/>
    <w:rsid w:val="00674FAC"/>
    <w:rsid w:val="00675C98"/>
    <w:rsid w:val="00676A3E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87943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562A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176"/>
    <w:rsid w:val="006C223C"/>
    <w:rsid w:val="006C278E"/>
    <w:rsid w:val="006C337D"/>
    <w:rsid w:val="006C3F28"/>
    <w:rsid w:val="006C4E84"/>
    <w:rsid w:val="006C5698"/>
    <w:rsid w:val="006C7CEE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DE2"/>
    <w:rsid w:val="006F1E62"/>
    <w:rsid w:val="006F21EF"/>
    <w:rsid w:val="006F39E2"/>
    <w:rsid w:val="006F47D1"/>
    <w:rsid w:val="006F7744"/>
    <w:rsid w:val="006F7A20"/>
    <w:rsid w:val="007011E0"/>
    <w:rsid w:val="007019B8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4A1A"/>
    <w:rsid w:val="00715BC6"/>
    <w:rsid w:val="0072015C"/>
    <w:rsid w:val="00721692"/>
    <w:rsid w:val="007226D4"/>
    <w:rsid w:val="00723F24"/>
    <w:rsid w:val="007258FE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36C7C"/>
    <w:rsid w:val="00736E8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892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67C0"/>
    <w:rsid w:val="007B04F9"/>
    <w:rsid w:val="007B05DE"/>
    <w:rsid w:val="007B080D"/>
    <w:rsid w:val="007B1701"/>
    <w:rsid w:val="007B2EA4"/>
    <w:rsid w:val="007B3F78"/>
    <w:rsid w:val="007B42BD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0765"/>
    <w:rsid w:val="0080140A"/>
    <w:rsid w:val="00801797"/>
    <w:rsid w:val="00801BAF"/>
    <w:rsid w:val="00802441"/>
    <w:rsid w:val="00802BFB"/>
    <w:rsid w:val="0080338F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195"/>
    <w:rsid w:val="0081379A"/>
    <w:rsid w:val="00813A7D"/>
    <w:rsid w:val="008144F4"/>
    <w:rsid w:val="00814792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C74"/>
    <w:rsid w:val="008307B2"/>
    <w:rsid w:val="0083232B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675E5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0"/>
    <w:rsid w:val="008A4466"/>
    <w:rsid w:val="008A67C1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2352"/>
    <w:rsid w:val="008C3089"/>
    <w:rsid w:val="008C3E59"/>
    <w:rsid w:val="008C401B"/>
    <w:rsid w:val="008C419F"/>
    <w:rsid w:val="008C435B"/>
    <w:rsid w:val="008C4370"/>
    <w:rsid w:val="008C48F7"/>
    <w:rsid w:val="008C569E"/>
    <w:rsid w:val="008C5900"/>
    <w:rsid w:val="008C76C8"/>
    <w:rsid w:val="008C77FD"/>
    <w:rsid w:val="008D0BBB"/>
    <w:rsid w:val="008D0C0A"/>
    <w:rsid w:val="008D1068"/>
    <w:rsid w:val="008D1AC4"/>
    <w:rsid w:val="008D2787"/>
    <w:rsid w:val="008D28DB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D7C6C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3C83"/>
    <w:rsid w:val="008F3DDF"/>
    <w:rsid w:val="008F51F3"/>
    <w:rsid w:val="008F5F5F"/>
    <w:rsid w:val="008F65C5"/>
    <w:rsid w:val="008F764D"/>
    <w:rsid w:val="009008D7"/>
    <w:rsid w:val="00900F84"/>
    <w:rsid w:val="00901592"/>
    <w:rsid w:val="00901EBA"/>
    <w:rsid w:val="009024FE"/>
    <w:rsid w:val="009027DD"/>
    <w:rsid w:val="00902875"/>
    <w:rsid w:val="00904AD1"/>
    <w:rsid w:val="00905091"/>
    <w:rsid w:val="00906BE0"/>
    <w:rsid w:val="00906E7E"/>
    <w:rsid w:val="00906FCB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358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884"/>
    <w:rsid w:val="00985BCB"/>
    <w:rsid w:val="00985D90"/>
    <w:rsid w:val="0098681F"/>
    <w:rsid w:val="00987066"/>
    <w:rsid w:val="009871CA"/>
    <w:rsid w:val="00987796"/>
    <w:rsid w:val="00987D33"/>
    <w:rsid w:val="0099001F"/>
    <w:rsid w:val="0099132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15C5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A79CD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D60D8"/>
    <w:rsid w:val="009D612E"/>
    <w:rsid w:val="009E073A"/>
    <w:rsid w:val="009E0F94"/>
    <w:rsid w:val="009E2210"/>
    <w:rsid w:val="009E3706"/>
    <w:rsid w:val="009E3E22"/>
    <w:rsid w:val="009E4011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554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246"/>
    <w:rsid w:val="00A065C0"/>
    <w:rsid w:val="00A1068C"/>
    <w:rsid w:val="00A11A34"/>
    <w:rsid w:val="00A1247D"/>
    <w:rsid w:val="00A13259"/>
    <w:rsid w:val="00A13409"/>
    <w:rsid w:val="00A13896"/>
    <w:rsid w:val="00A14EFD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6BBC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161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4D75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9FB"/>
    <w:rsid w:val="00A63A16"/>
    <w:rsid w:val="00A63E80"/>
    <w:rsid w:val="00A644F7"/>
    <w:rsid w:val="00A647E7"/>
    <w:rsid w:val="00A6495E"/>
    <w:rsid w:val="00A66289"/>
    <w:rsid w:val="00A67BC0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2908"/>
    <w:rsid w:val="00A83407"/>
    <w:rsid w:val="00A840AC"/>
    <w:rsid w:val="00A84AD3"/>
    <w:rsid w:val="00A84B5C"/>
    <w:rsid w:val="00A850C0"/>
    <w:rsid w:val="00A858E8"/>
    <w:rsid w:val="00A85F00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1F6"/>
    <w:rsid w:val="00AB0BC1"/>
    <w:rsid w:val="00AB1606"/>
    <w:rsid w:val="00AB183C"/>
    <w:rsid w:val="00AB1BB9"/>
    <w:rsid w:val="00AB28F6"/>
    <w:rsid w:val="00AB2B9A"/>
    <w:rsid w:val="00AB2CD1"/>
    <w:rsid w:val="00AB428C"/>
    <w:rsid w:val="00AB42B6"/>
    <w:rsid w:val="00AB4C7D"/>
    <w:rsid w:val="00AB4E8B"/>
    <w:rsid w:val="00AB5157"/>
    <w:rsid w:val="00AB6488"/>
    <w:rsid w:val="00AB6721"/>
    <w:rsid w:val="00AB6C0B"/>
    <w:rsid w:val="00AB6CD0"/>
    <w:rsid w:val="00AB6D5D"/>
    <w:rsid w:val="00AB7385"/>
    <w:rsid w:val="00AB778F"/>
    <w:rsid w:val="00AC1B02"/>
    <w:rsid w:val="00AC2607"/>
    <w:rsid w:val="00AC29FD"/>
    <w:rsid w:val="00AC2F21"/>
    <w:rsid w:val="00AC3698"/>
    <w:rsid w:val="00AC3874"/>
    <w:rsid w:val="00AC3CAD"/>
    <w:rsid w:val="00AC3CD5"/>
    <w:rsid w:val="00AC4D9F"/>
    <w:rsid w:val="00AC58B7"/>
    <w:rsid w:val="00AC6D48"/>
    <w:rsid w:val="00AC709E"/>
    <w:rsid w:val="00AC76BB"/>
    <w:rsid w:val="00AC76C0"/>
    <w:rsid w:val="00AC7BBC"/>
    <w:rsid w:val="00AD07FE"/>
    <w:rsid w:val="00AD187C"/>
    <w:rsid w:val="00AD353C"/>
    <w:rsid w:val="00AD37B7"/>
    <w:rsid w:val="00AD448E"/>
    <w:rsid w:val="00AD492A"/>
    <w:rsid w:val="00AD49EE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C3B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D59"/>
    <w:rsid w:val="00AF1EF0"/>
    <w:rsid w:val="00AF4073"/>
    <w:rsid w:val="00AF5947"/>
    <w:rsid w:val="00AF5ADA"/>
    <w:rsid w:val="00AF5E00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112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6A7"/>
    <w:rsid w:val="00B24A5F"/>
    <w:rsid w:val="00B24D50"/>
    <w:rsid w:val="00B25337"/>
    <w:rsid w:val="00B256EB"/>
    <w:rsid w:val="00B25D6C"/>
    <w:rsid w:val="00B262A0"/>
    <w:rsid w:val="00B269F1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2866"/>
    <w:rsid w:val="00B43CFE"/>
    <w:rsid w:val="00B4460B"/>
    <w:rsid w:val="00B44CD8"/>
    <w:rsid w:val="00B4518F"/>
    <w:rsid w:val="00B45BE3"/>
    <w:rsid w:val="00B46026"/>
    <w:rsid w:val="00B468E7"/>
    <w:rsid w:val="00B47687"/>
    <w:rsid w:val="00B47ECB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82B"/>
    <w:rsid w:val="00B61DC4"/>
    <w:rsid w:val="00B62FE5"/>
    <w:rsid w:val="00B634DD"/>
    <w:rsid w:val="00B63D59"/>
    <w:rsid w:val="00B64651"/>
    <w:rsid w:val="00B64A9D"/>
    <w:rsid w:val="00B65B9D"/>
    <w:rsid w:val="00B667CC"/>
    <w:rsid w:val="00B668C8"/>
    <w:rsid w:val="00B66A20"/>
    <w:rsid w:val="00B67BB8"/>
    <w:rsid w:val="00B7006F"/>
    <w:rsid w:val="00B70532"/>
    <w:rsid w:val="00B70E75"/>
    <w:rsid w:val="00B71227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77AF1"/>
    <w:rsid w:val="00B804B0"/>
    <w:rsid w:val="00B80562"/>
    <w:rsid w:val="00B807C8"/>
    <w:rsid w:val="00B81068"/>
    <w:rsid w:val="00B815E6"/>
    <w:rsid w:val="00B83732"/>
    <w:rsid w:val="00B83AF5"/>
    <w:rsid w:val="00B83D76"/>
    <w:rsid w:val="00B84DAD"/>
    <w:rsid w:val="00B85C8C"/>
    <w:rsid w:val="00B87331"/>
    <w:rsid w:val="00B900A6"/>
    <w:rsid w:val="00B901A9"/>
    <w:rsid w:val="00B901B1"/>
    <w:rsid w:val="00B9084C"/>
    <w:rsid w:val="00B90D38"/>
    <w:rsid w:val="00B91875"/>
    <w:rsid w:val="00B91C3A"/>
    <w:rsid w:val="00B91D16"/>
    <w:rsid w:val="00B92887"/>
    <w:rsid w:val="00B93F49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544C"/>
    <w:rsid w:val="00BB609B"/>
    <w:rsid w:val="00BB6247"/>
    <w:rsid w:val="00BB62BB"/>
    <w:rsid w:val="00BB62DB"/>
    <w:rsid w:val="00BB7429"/>
    <w:rsid w:val="00BB7582"/>
    <w:rsid w:val="00BC0A7C"/>
    <w:rsid w:val="00BC0F2F"/>
    <w:rsid w:val="00BC1039"/>
    <w:rsid w:val="00BC1050"/>
    <w:rsid w:val="00BC2D2A"/>
    <w:rsid w:val="00BC2FEA"/>
    <w:rsid w:val="00BC358E"/>
    <w:rsid w:val="00BC4687"/>
    <w:rsid w:val="00BC4CB3"/>
    <w:rsid w:val="00BC52D4"/>
    <w:rsid w:val="00BC5AEC"/>
    <w:rsid w:val="00BC5DCA"/>
    <w:rsid w:val="00BC5F90"/>
    <w:rsid w:val="00BC62BF"/>
    <w:rsid w:val="00BC732B"/>
    <w:rsid w:val="00BC7EB5"/>
    <w:rsid w:val="00BD0AB7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486"/>
    <w:rsid w:val="00BE2719"/>
    <w:rsid w:val="00BE33E2"/>
    <w:rsid w:val="00BE359A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4E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788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2D20"/>
    <w:rsid w:val="00C63367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762"/>
    <w:rsid w:val="00C83C04"/>
    <w:rsid w:val="00C86D22"/>
    <w:rsid w:val="00C86D64"/>
    <w:rsid w:val="00C86E80"/>
    <w:rsid w:val="00C86E8A"/>
    <w:rsid w:val="00C90EBC"/>
    <w:rsid w:val="00C92891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3CD1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63A"/>
    <w:rsid w:val="00CC5766"/>
    <w:rsid w:val="00CC5F23"/>
    <w:rsid w:val="00CC7D37"/>
    <w:rsid w:val="00CD006F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2AC7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5B28"/>
    <w:rsid w:val="00D07977"/>
    <w:rsid w:val="00D07C44"/>
    <w:rsid w:val="00D10DC3"/>
    <w:rsid w:val="00D11DAE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4FB7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2F2B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D50"/>
    <w:rsid w:val="00D85FBB"/>
    <w:rsid w:val="00D865B8"/>
    <w:rsid w:val="00D86C8B"/>
    <w:rsid w:val="00D903C9"/>
    <w:rsid w:val="00D911C6"/>
    <w:rsid w:val="00D92108"/>
    <w:rsid w:val="00D93464"/>
    <w:rsid w:val="00D939F5"/>
    <w:rsid w:val="00D94992"/>
    <w:rsid w:val="00D951C8"/>
    <w:rsid w:val="00D962C5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51D"/>
    <w:rsid w:val="00DA7752"/>
    <w:rsid w:val="00DA7D51"/>
    <w:rsid w:val="00DB09C2"/>
    <w:rsid w:val="00DB1799"/>
    <w:rsid w:val="00DB1961"/>
    <w:rsid w:val="00DB1B93"/>
    <w:rsid w:val="00DB268A"/>
    <w:rsid w:val="00DB2784"/>
    <w:rsid w:val="00DB3153"/>
    <w:rsid w:val="00DB3FD2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10E"/>
    <w:rsid w:val="00DC1362"/>
    <w:rsid w:val="00DC252F"/>
    <w:rsid w:val="00DC380B"/>
    <w:rsid w:val="00DC3D11"/>
    <w:rsid w:val="00DC3FAF"/>
    <w:rsid w:val="00DC5B33"/>
    <w:rsid w:val="00DC6117"/>
    <w:rsid w:val="00DC68E5"/>
    <w:rsid w:val="00DC6936"/>
    <w:rsid w:val="00DC6BDB"/>
    <w:rsid w:val="00DC708D"/>
    <w:rsid w:val="00DC760C"/>
    <w:rsid w:val="00DD010A"/>
    <w:rsid w:val="00DD0607"/>
    <w:rsid w:val="00DD1BA8"/>
    <w:rsid w:val="00DD233E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D7E29"/>
    <w:rsid w:val="00DE00E5"/>
    <w:rsid w:val="00DE04D9"/>
    <w:rsid w:val="00DE054C"/>
    <w:rsid w:val="00DE0B6D"/>
    <w:rsid w:val="00DE1487"/>
    <w:rsid w:val="00DE1C9F"/>
    <w:rsid w:val="00DE4EDC"/>
    <w:rsid w:val="00DE5B48"/>
    <w:rsid w:val="00DE6166"/>
    <w:rsid w:val="00DE7740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17A"/>
    <w:rsid w:val="00E03823"/>
    <w:rsid w:val="00E03B1F"/>
    <w:rsid w:val="00E045A0"/>
    <w:rsid w:val="00E0476E"/>
    <w:rsid w:val="00E0521F"/>
    <w:rsid w:val="00E05F6A"/>
    <w:rsid w:val="00E06222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9ED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068"/>
    <w:rsid w:val="00E612AD"/>
    <w:rsid w:val="00E6140E"/>
    <w:rsid w:val="00E6228C"/>
    <w:rsid w:val="00E62963"/>
    <w:rsid w:val="00E62FDF"/>
    <w:rsid w:val="00E64077"/>
    <w:rsid w:val="00E64AAB"/>
    <w:rsid w:val="00E64F3F"/>
    <w:rsid w:val="00E653ED"/>
    <w:rsid w:val="00E6631A"/>
    <w:rsid w:val="00E6642F"/>
    <w:rsid w:val="00E66DDC"/>
    <w:rsid w:val="00E67AED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C8C"/>
    <w:rsid w:val="00E84D33"/>
    <w:rsid w:val="00E903D4"/>
    <w:rsid w:val="00E92257"/>
    <w:rsid w:val="00E9292A"/>
    <w:rsid w:val="00E929CE"/>
    <w:rsid w:val="00E947D3"/>
    <w:rsid w:val="00E95DCD"/>
    <w:rsid w:val="00E9746B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16B9"/>
    <w:rsid w:val="00EB1FB1"/>
    <w:rsid w:val="00EB202C"/>
    <w:rsid w:val="00EB2395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532"/>
    <w:rsid w:val="00EE1BAA"/>
    <w:rsid w:val="00EE215A"/>
    <w:rsid w:val="00EE324E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E7792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2F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1EA"/>
    <w:rsid w:val="00F0731A"/>
    <w:rsid w:val="00F1156E"/>
    <w:rsid w:val="00F1163F"/>
    <w:rsid w:val="00F11780"/>
    <w:rsid w:val="00F12479"/>
    <w:rsid w:val="00F13C50"/>
    <w:rsid w:val="00F16EE2"/>
    <w:rsid w:val="00F20576"/>
    <w:rsid w:val="00F2144B"/>
    <w:rsid w:val="00F21BF7"/>
    <w:rsid w:val="00F22002"/>
    <w:rsid w:val="00F22F5E"/>
    <w:rsid w:val="00F2424F"/>
    <w:rsid w:val="00F24B97"/>
    <w:rsid w:val="00F27D7A"/>
    <w:rsid w:val="00F300B4"/>
    <w:rsid w:val="00F301EE"/>
    <w:rsid w:val="00F30F77"/>
    <w:rsid w:val="00F31120"/>
    <w:rsid w:val="00F31EF0"/>
    <w:rsid w:val="00F33B86"/>
    <w:rsid w:val="00F33E51"/>
    <w:rsid w:val="00F34288"/>
    <w:rsid w:val="00F34886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8DC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549C"/>
    <w:rsid w:val="00F65FE9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462"/>
    <w:rsid w:val="00F847AC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38B"/>
    <w:rsid w:val="00F91D2D"/>
    <w:rsid w:val="00F9252C"/>
    <w:rsid w:val="00F92567"/>
    <w:rsid w:val="00F92A99"/>
    <w:rsid w:val="00F92DAE"/>
    <w:rsid w:val="00F931C7"/>
    <w:rsid w:val="00F946F2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A700C"/>
    <w:rsid w:val="00FA799B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A65"/>
    <w:rsid w:val="00FC1D02"/>
    <w:rsid w:val="00FC64B3"/>
    <w:rsid w:val="00FC7EEB"/>
    <w:rsid w:val="00FD0243"/>
    <w:rsid w:val="00FD0F70"/>
    <w:rsid w:val="00FD11FD"/>
    <w:rsid w:val="00FD192A"/>
    <w:rsid w:val="00FD2977"/>
    <w:rsid w:val="00FD29AC"/>
    <w:rsid w:val="00FD331C"/>
    <w:rsid w:val="00FD35DD"/>
    <w:rsid w:val="00FD3C42"/>
    <w:rsid w:val="00FD47F8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E63B5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320C0B8"/>
    <w:rsid w:val="245CA0E3"/>
    <w:rsid w:val="2561EBF2"/>
    <w:rsid w:val="27A4E67C"/>
    <w:rsid w:val="29B21181"/>
    <w:rsid w:val="2A8731A8"/>
    <w:rsid w:val="31AE4ACE"/>
    <w:rsid w:val="349B4A17"/>
    <w:rsid w:val="34B28161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736DA60"/>
    <w:rsid w:val="5F5D4A9D"/>
    <w:rsid w:val="653B83DC"/>
    <w:rsid w:val="65AF2D34"/>
    <w:rsid w:val="67779DCC"/>
    <w:rsid w:val="693E97B0"/>
    <w:rsid w:val="7148730C"/>
    <w:rsid w:val="71718AAA"/>
    <w:rsid w:val="71CE7B06"/>
    <w:rsid w:val="722019A6"/>
    <w:rsid w:val="74F96E2E"/>
    <w:rsid w:val="7CD91FEF"/>
    <w:rsid w:val="7E3D8BFE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9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5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30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5AIRPNAIUNRU-2028481721-7216</_dlc_DocId>
    <_dlc_DocIdUrl xmlns="71c5aaf6-e6ce-465b-b873-5148d2a4c105">
      <Url>https://nokia.sharepoint.com/sites/c5g/e2earch/_layouts/15/DocIdRedir.aspx?ID=5AIRPNAIUNRU-2028481721-7216</Url>
      <Description>5AIRPNAIUNRU-2028481721-7216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160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4</cp:revision>
  <cp:lastPrinted>2003-09-26T08:29:00Z</cp:lastPrinted>
  <dcterms:created xsi:type="dcterms:W3CDTF">2022-09-28T18:30:00Z</dcterms:created>
  <dcterms:modified xsi:type="dcterms:W3CDTF">2022-09-30T18:25:00Z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71665ea4-4535-42c8-b3af-32e541186a04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